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RADWINTER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fl.1400-21)</w:t>
      </w:r>
    </w:p>
    <w:p w:rsid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1400-21</w:t>
      </w:r>
      <w:r>
        <w:rPr>
          <w:rFonts w:ascii="Times New Roman" w:hAnsi="Times New Roman" w:cs="Times New Roman"/>
          <w:sz w:val="24"/>
          <w:szCs w:val="24"/>
        </w:rPr>
        <w:tab/>
        <w:t>He was Master of Clare Hall.</w:t>
      </w:r>
    </w:p>
    <w:p w:rsid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p.415)</w:t>
      </w:r>
    </w:p>
    <w:p w:rsid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084C" w:rsidRPr="00AC084C" w:rsidRDefault="00AC084C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AC084C" w:rsidRPr="00AC08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84C" w:rsidRDefault="00AC084C" w:rsidP="00564E3C">
      <w:pPr>
        <w:spacing w:after="0" w:line="240" w:lineRule="auto"/>
      </w:pPr>
      <w:r>
        <w:separator/>
      </w:r>
    </w:p>
  </w:endnote>
  <w:endnote w:type="continuationSeparator" w:id="0">
    <w:p w:rsidR="00AC084C" w:rsidRDefault="00AC08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C084C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84C" w:rsidRDefault="00AC084C" w:rsidP="00564E3C">
      <w:pPr>
        <w:spacing w:after="0" w:line="240" w:lineRule="auto"/>
      </w:pPr>
      <w:r>
        <w:separator/>
      </w:r>
    </w:p>
  </w:footnote>
  <w:footnote w:type="continuationSeparator" w:id="0">
    <w:p w:rsidR="00AC084C" w:rsidRDefault="00AC08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4C"/>
    <w:rsid w:val="00372DC6"/>
    <w:rsid w:val="00564E3C"/>
    <w:rsid w:val="0064591D"/>
    <w:rsid w:val="00AC084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FC264"/>
  <w15:chartTrackingRefBased/>
  <w15:docId w15:val="{A7DEAD11-3FD0-462E-9632-DC16EFDA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2016-01-10T21:50:00Z</dcterms:created>
  <dcterms:modified xsi:type="dcterms:W3CDTF">2016-01-10T21:52:00Z</dcterms:modified>
</cp:coreProperties>
</file>